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North Somerset</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North Somerset</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North Somerset</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North Somerset</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North Somerset</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5.9%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North Somerset are estimated to have a score of 1-2 on the PGSI (low-risk gambling), whilst </w:t>
      </w:r>
      <w:r w:rsidRPr="00773DF7">
        <w:rPr>
          <w:rFonts w:ascii="Libre Franklin Light" w:hAnsi="Libre Franklin Light" w:cs="Calibri Light"/>
          <w:b/>
          <w:bCs/>
          <w:color w:val="C45911" w:themeColor="accent2" w:themeShade="BF"/>
        </w:rPr>
        <w:t xml:space="preserve">2.6%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1.9%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60.0% </w:t>
      </w:r>
      <w:r w:rsidRPr="004747BF">
        <w:rPr>
          <w:rFonts w:ascii="Libre Franklin Light" w:eastAsia="Times New Roman" w:hAnsi="Libre Franklin Light" w:cs="Calibri Light"/>
        </w:rPr>
        <w:t xml:space="preserve">of those respondents classified as PGSI 8+ in North Somerset</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North Somerset is estimated to be </w:t>
      </w:r>
      <w:r w:rsidRPr="00773DF7">
        <w:rPr>
          <w:rFonts w:ascii="Libre Franklin Light" w:eastAsia="Times New Roman" w:hAnsi="Libre Franklin Light" w:cs="Calibri Light"/>
          <w:b/>
          <w:bCs/>
          <w:color w:val="C45911" w:themeColor="accent2" w:themeShade="BF"/>
        </w:rPr>
        <w:t xml:space="preserve">£1,090,959</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North Somerset</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lower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10.4%</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North Somerset</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5.9%</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North Somerset</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2.6%</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North Somerset</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1.9%</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North Somerset.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North Somerset</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North Somerset.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North Somerset</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6.6%</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lower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23.1%</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North Somerset</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60.0%</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North Somerset.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North Somerset</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higher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6.7%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20.0%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North Somerset</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lower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North Somerset</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52.6%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North Somerset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North Somerset</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North Somerset</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£1,090,959</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North Somerset</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£17,770</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£367,492</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£26,326</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£7,404</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£13,574</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£658,393</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£1,090,959</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North Somerset</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North Somerset</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14.5%</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North Somerset</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11.6%</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North Somerset</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3.9%</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North Somerset</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1.7%</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North Somerset</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45.8%</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North Somerset</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14.5%</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North Somerset</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11.6%</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North Somerset</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3.9%</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North Somerset</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1.7%</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North Somerset</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45.8%</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North Somerset</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B62DE856-FF9D-46C9-837B-E2DCA4254786}"/>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